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1F0B7C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F0B7C">
              <w:rPr>
                <w:b/>
                <w:sz w:val="26"/>
                <w:szCs w:val="26"/>
                <w:lang w:val="en-US"/>
              </w:rPr>
              <w:t>203C_089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F0B7C" w:rsidRDefault="00287211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F0B7C">
              <w:rPr>
                <w:b/>
                <w:sz w:val="26"/>
                <w:szCs w:val="26"/>
                <w:lang w:val="en-US"/>
              </w:rPr>
              <w:t>2116928</w:t>
            </w:r>
            <w:r w:rsidR="00C44B8B" w:rsidRPr="001F0B7C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1A067B" w:rsidRPr="001A067B">
        <w:rPr>
          <w:b/>
          <w:sz w:val="26"/>
          <w:szCs w:val="26"/>
        </w:rPr>
        <w:t>(</w:t>
      </w:r>
      <w:r w:rsidR="00287211" w:rsidRPr="00251467">
        <w:rPr>
          <w:b/>
          <w:sz w:val="26"/>
          <w:szCs w:val="26"/>
        </w:rPr>
        <w:t>Траверса ТМ73 27.0002-38</w:t>
      </w:r>
      <w:r w:rsidR="001A067B" w:rsidRPr="001A067B">
        <w:rPr>
          <w:b/>
          <w:sz w:val="26"/>
          <w:szCs w:val="26"/>
        </w:rPr>
        <w:t>)</w:t>
      </w:r>
      <w:r w:rsidR="0059384B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616FD9">
        <w:rPr>
          <w:b/>
          <w:sz w:val="26"/>
          <w:szCs w:val="26"/>
          <w:u w:val="single"/>
        </w:rPr>
        <w:t>203</w:t>
      </w:r>
      <w:r w:rsidR="00F115B9" w:rsidRPr="00616FD9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1A067B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1A067B">
        <w:rPr>
          <w:sz w:val="24"/>
          <w:szCs w:val="24"/>
        </w:rPr>
        <w:t xml:space="preserve">требования, характеристики </w:t>
      </w:r>
      <w:r w:rsidR="00D601A5" w:rsidRPr="001A067B">
        <w:rPr>
          <w:sz w:val="24"/>
          <w:szCs w:val="24"/>
        </w:rPr>
        <w:t>траверс</w:t>
      </w:r>
      <w:r w:rsidR="004F4E9E" w:rsidRPr="001A067B">
        <w:rPr>
          <w:sz w:val="24"/>
          <w:szCs w:val="24"/>
        </w:rPr>
        <w:t xml:space="preserve"> должны соответствовать </w:t>
      </w:r>
      <w:r w:rsidR="001759FB" w:rsidRPr="001A067B">
        <w:rPr>
          <w:sz w:val="24"/>
          <w:szCs w:val="24"/>
        </w:rPr>
        <w:t>требованиям</w:t>
      </w:r>
      <w:r w:rsidR="00616FD9">
        <w:rPr>
          <w:sz w:val="24"/>
          <w:szCs w:val="24"/>
        </w:rPr>
        <w:t xml:space="preserve"> </w:t>
      </w:r>
      <w:r w:rsidR="00251467" w:rsidRPr="001A067B">
        <w:rPr>
          <w:sz w:val="24"/>
          <w:szCs w:val="24"/>
        </w:rPr>
        <w:t>Т</w:t>
      </w:r>
      <w:bookmarkStart w:id="1" w:name="Поле4"/>
      <w:r w:rsidR="00287211" w:rsidRPr="001A067B">
        <w:rPr>
          <w:sz w:val="24"/>
          <w:szCs w:val="24"/>
        </w:rPr>
        <w:t>ипового проекта 27.0002-38</w:t>
      </w:r>
      <w:r w:rsidR="0073431B" w:rsidRPr="001A067B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9384B" w:rsidRDefault="0059384B" w:rsidP="00616F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59384B" w:rsidRDefault="0059384B" w:rsidP="0059384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59384B" w:rsidRDefault="0059384B" w:rsidP="0059384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59384B" w:rsidRDefault="0059384B" w:rsidP="0059384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9384B" w:rsidRDefault="0059384B" w:rsidP="0059384B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9384B" w:rsidRDefault="0059384B" w:rsidP="0059384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59384B" w:rsidRDefault="00616FD9" w:rsidP="0059384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1A067B">
        <w:rPr>
          <w:sz w:val="24"/>
          <w:szCs w:val="24"/>
        </w:rPr>
        <w:t>Типового проекта 27.0002-38</w:t>
      </w:r>
      <w:r w:rsidR="0059384B">
        <w:rPr>
          <w:sz w:val="26"/>
          <w:szCs w:val="26"/>
        </w:rPr>
        <w:t>;</w:t>
      </w:r>
    </w:p>
    <w:p w:rsidR="0059384B" w:rsidRDefault="0059384B" w:rsidP="0059384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9384B" w:rsidRDefault="0059384B" w:rsidP="0059384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59384B" w:rsidRDefault="0059384B" w:rsidP="0059384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9384B" w:rsidRDefault="0059384B" w:rsidP="0059384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9384B" w:rsidRDefault="0059384B" w:rsidP="00616F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9384B" w:rsidRDefault="0059384B" w:rsidP="00616F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9384B" w:rsidRDefault="0059384B" w:rsidP="00616F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59384B" w:rsidRDefault="0059384B" w:rsidP="0059384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59384B" w:rsidRDefault="0059384B" w:rsidP="0059384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9384B" w:rsidRDefault="0059384B" w:rsidP="00616F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59384B" w:rsidRDefault="0059384B" w:rsidP="005938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F02" w:rsidRDefault="00CB0F02">
      <w:r>
        <w:separator/>
      </w:r>
    </w:p>
  </w:endnote>
  <w:endnote w:type="continuationSeparator" w:id="0">
    <w:p w:rsidR="00CB0F02" w:rsidRDefault="00CB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F02" w:rsidRDefault="00CB0F02">
      <w:r>
        <w:separator/>
      </w:r>
    </w:p>
  </w:footnote>
  <w:footnote w:type="continuationSeparator" w:id="0">
    <w:p w:rsidR="00CB0F02" w:rsidRDefault="00CB0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13C85A1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21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067B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0B7C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467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211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4CC7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7BE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84B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24B6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FD9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0664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821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585F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6AE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02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AAC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C18BF63-A20B-49AC-8600-40FE6B5FA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1D86C-B3F2-4470-801A-2166EA6BB9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96F2993-9645-49D3-B930-4547BC850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3DAF5E-D50C-4423-918F-ED882A9F31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F3DAEF-37C8-4125-A3EA-31B9C0CD9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19</TotalTime>
  <Pages>1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2015-04-28T08:24:00Z</dcterms:created>
  <dcterms:modified xsi:type="dcterms:W3CDTF">2015-09-28T16:24:00Z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